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956016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956016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956016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E257B4">
        <w:rPr>
          <w:rFonts w:ascii="Liberation Serif" w:hAnsi="Liberation Serif" w:cs="Liberation Serif"/>
          <w:sz w:val="28"/>
          <w:szCs w:val="28"/>
        </w:rPr>
        <w:t>от 28.09.2022 № 147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1420BB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Градостроительным</w:t>
      </w:r>
      <w:r w:rsidR="0057104D">
        <w:rPr>
          <w:rFonts w:ascii="Liberation Serif" w:hAnsi="Liberation Serif" w:cs="Liberation Serif"/>
          <w:sz w:val="28"/>
          <w:szCs w:val="28"/>
        </w:rPr>
        <w:t xml:space="preserve"> кодексом Российской Федерации,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8731D6" w:rsidRPr="008731D6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="008731D6" w:rsidRPr="008731D6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изменений без проведения в 2022 году общественных обсуждений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="008731D6" w:rsidRPr="008731D6">
        <w:rPr>
          <w:rFonts w:ascii="Liberation Serif" w:hAnsi="Liberation Serif" w:cs="Liberation Serif"/>
          <w:sz w:val="28"/>
          <w:szCs w:val="28"/>
        </w:rPr>
        <w:t>или публичных слушаний по проектам указанных документов»</w:t>
      </w:r>
      <w:r w:rsidR="008731D6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C04FFB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</w:t>
      </w:r>
      <w:bookmarkStart w:id="0" w:name="_GoBack"/>
      <w:bookmarkEnd w:id="0"/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C04FFB" w:rsidRDefault="00AE6AAE" w:rsidP="0057104D">
      <w:pPr>
        <w:autoSpaceDE w:val="0"/>
        <w:autoSpaceDN w:val="0"/>
        <w:adjustRightInd w:val="0"/>
        <w:ind w:left="-142" w:firstLine="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5D5DE3" w:rsidRDefault="00AE6AAE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Внести </w:t>
      </w:r>
      <w:r w:rsidR="00285D07">
        <w:rPr>
          <w:rFonts w:ascii="Liberation Serif" w:hAnsi="Liberation Serif" w:cs="Liberation Serif"/>
          <w:sz w:val="28"/>
          <w:szCs w:val="28"/>
        </w:rPr>
        <w:t>в Схему</w:t>
      </w:r>
      <w:r w:rsidR="00285D07" w:rsidRPr="00E6071A">
        <w:rPr>
          <w:rFonts w:ascii="Liberation Serif" w:hAnsi="Liberation Serif" w:cs="Liberation Serif"/>
          <w:sz w:val="28"/>
          <w:szCs w:val="28"/>
        </w:rPr>
        <w:t xml:space="preserve"> градостроительного зонирования территории части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="00285D07" w:rsidRPr="00E6071A">
        <w:rPr>
          <w:rFonts w:ascii="Liberation Serif" w:hAnsi="Liberation Serif" w:cs="Liberation Serif"/>
          <w:sz w:val="28"/>
          <w:szCs w:val="28"/>
        </w:rPr>
        <w:t>III «Схема градостроительного зонирования территории. Схемы зон с особыми условиями использования территории»</w:t>
      </w:r>
      <w:r w:rsidR="001420BB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E6071A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285D07">
        <w:rPr>
          <w:rFonts w:ascii="Liberation Serif" w:hAnsi="Liberation Serif" w:cs="Liberation Serif"/>
          <w:sz w:val="28"/>
          <w:szCs w:val="28"/>
        </w:rPr>
        <w:t>х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города Каменска-Уральского </w:t>
      </w:r>
      <w:r w:rsidR="0057104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26.01.2011</w:t>
      </w:r>
      <w:r w:rsidR="0057104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№ 309,</w:t>
      </w:r>
      <w:r w:rsidR="0057104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27.06.2012 № 526, 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17, от 05.12.2012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>.2012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>№ 55,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26.06.2013 № 162,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19.03.2014 </w:t>
      </w:r>
      <w:r w:rsidRPr="00C04FFB">
        <w:rPr>
          <w:rFonts w:ascii="Liberation Serif" w:hAnsi="Liberation Serif" w:cs="Liberation Serif"/>
          <w:sz w:val="28"/>
          <w:szCs w:val="28"/>
        </w:rPr>
        <w:t>№ 261,</w:t>
      </w:r>
      <w:r w:rsidR="005D5DE3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20.08.2014 № 324, от 18.03.2015 </w:t>
      </w:r>
    </w:p>
    <w:p w:rsidR="00065268" w:rsidRDefault="00AE6AAE" w:rsidP="00A8297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lastRenderedPageBreak/>
        <w:t>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>от 29.10.2015№ 491, от 16.12.2015 № 517,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</w:t>
      </w:r>
      <w:r w:rsidR="008D1BFD">
        <w:rPr>
          <w:rFonts w:ascii="Liberation Serif" w:hAnsi="Liberation Serif" w:cs="Liberation Serif"/>
          <w:sz w:val="28"/>
          <w:szCs w:val="28"/>
        </w:rPr>
        <w:t xml:space="preserve">0.07.2016 № 595,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8D1BFD">
        <w:rPr>
          <w:rFonts w:ascii="Liberation Serif" w:hAnsi="Liberation Serif" w:cs="Liberation Serif"/>
          <w:sz w:val="28"/>
          <w:szCs w:val="28"/>
        </w:rPr>
        <w:t xml:space="preserve">от 16.11.2016 </w:t>
      </w:r>
      <w:r w:rsidRPr="00C04FFB">
        <w:rPr>
          <w:rFonts w:ascii="Liberation Serif" w:hAnsi="Liberation Serif" w:cs="Liberation Serif"/>
          <w:sz w:val="28"/>
          <w:szCs w:val="28"/>
        </w:rPr>
        <w:t>№ 41,</w:t>
      </w:r>
      <w:r w:rsidR="00A82978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19.07.2017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222,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20.09.2017</w:t>
      </w:r>
      <w:r w:rsidR="00E6071A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>237, от 27.12.2017 № 293, от 24.01.2018 № 304,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>329,</w:t>
      </w:r>
      <w:r w:rsidR="00A82978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422,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от 13.03.2019</w:t>
      </w:r>
      <w:r w:rsidR="00A82978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6B3647">
        <w:rPr>
          <w:rFonts w:ascii="Liberation Serif" w:hAnsi="Liberation Serif" w:cs="Liberation Serif"/>
          <w:sz w:val="28"/>
          <w:szCs w:val="28"/>
        </w:rPr>
        <w:t xml:space="preserve">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A82978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638, </w:t>
      </w:r>
      <w:r w:rsidRPr="00C04FFB">
        <w:rPr>
          <w:rFonts w:ascii="Liberation Serif" w:hAnsi="Liberation Serif" w:cs="Liberation Serif"/>
          <w:sz w:val="28"/>
          <w:szCs w:val="28"/>
        </w:rPr>
        <w:t>от 19.02.2020 № 647,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>
        <w:rPr>
          <w:rFonts w:ascii="Liberation Serif" w:hAnsi="Liberation Serif" w:cs="Liberation Serif"/>
          <w:sz w:val="28"/>
          <w:szCs w:val="28"/>
        </w:rPr>
        <w:t>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A82978">
        <w:rPr>
          <w:rFonts w:ascii="Liberation Serif" w:hAnsi="Liberation Serif" w:cs="Liberation Serif"/>
          <w:sz w:val="28"/>
          <w:szCs w:val="28"/>
        </w:rPr>
        <w:br/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F31D4" w:rsidRPr="00324A45">
        <w:rPr>
          <w:rFonts w:ascii="Liberation Serif" w:hAnsi="Liberation Serif"/>
          <w:sz w:val="28"/>
          <w:szCs w:val="28"/>
        </w:rPr>
        <w:t xml:space="preserve"> от 14.10.2020 № 746, от 25.11.2020 № 769</w:t>
      </w:r>
      <w:r w:rsidR="006B3647">
        <w:rPr>
          <w:rFonts w:ascii="Liberation Serif" w:hAnsi="Liberation Serif"/>
          <w:sz w:val="28"/>
          <w:szCs w:val="28"/>
        </w:rPr>
        <w:t>, от 24.02.2021</w:t>
      </w:r>
      <w:r w:rsidR="0057104D">
        <w:rPr>
          <w:rFonts w:ascii="Liberation Serif" w:hAnsi="Liberation Serif"/>
          <w:sz w:val="28"/>
          <w:szCs w:val="28"/>
        </w:rPr>
        <w:t xml:space="preserve"> </w:t>
      </w:r>
      <w:r w:rsidR="00A82978">
        <w:rPr>
          <w:rFonts w:ascii="Liberation Serif" w:hAnsi="Liberation Serif"/>
          <w:sz w:val="28"/>
          <w:szCs w:val="28"/>
        </w:rPr>
        <w:br/>
      </w:r>
      <w:r w:rsidR="006B3647">
        <w:rPr>
          <w:rFonts w:ascii="Liberation Serif" w:hAnsi="Liberation Serif"/>
          <w:sz w:val="28"/>
          <w:szCs w:val="28"/>
        </w:rPr>
        <w:t>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57104D">
        <w:rPr>
          <w:rFonts w:ascii="Liberation Serif" w:hAnsi="Liberation Serif"/>
          <w:sz w:val="28"/>
          <w:szCs w:val="28"/>
        </w:rPr>
        <w:t>от 14.04.2021</w:t>
      </w:r>
      <w:r w:rsidR="00A82978">
        <w:rPr>
          <w:rFonts w:ascii="Liberation Serif" w:hAnsi="Liberation Serif"/>
          <w:sz w:val="28"/>
          <w:szCs w:val="28"/>
        </w:rPr>
        <w:t xml:space="preserve"> </w:t>
      </w:r>
      <w:r w:rsidR="007F511E">
        <w:rPr>
          <w:rFonts w:ascii="Liberation Serif" w:hAnsi="Liberation Serif"/>
          <w:sz w:val="28"/>
          <w:szCs w:val="28"/>
        </w:rPr>
        <w:t>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>, от 23.06.2021 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8D1BFD">
        <w:rPr>
          <w:rFonts w:ascii="Liberation Serif" w:hAnsi="Liberation Serif"/>
          <w:sz w:val="28"/>
          <w:szCs w:val="28"/>
        </w:rPr>
        <w:t xml:space="preserve">, </w:t>
      </w:r>
      <w:r w:rsidR="00A82978">
        <w:rPr>
          <w:rFonts w:ascii="Liberation Serif" w:hAnsi="Liberation Serif"/>
          <w:sz w:val="28"/>
          <w:szCs w:val="28"/>
        </w:rPr>
        <w:br/>
      </w:r>
      <w:r w:rsidR="008D1BFD">
        <w:rPr>
          <w:rFonts w:ascii="Liberation Serif" w:hAnsi="Liberation Serif"/>
          <w:sz w:val="28"/>
          <w:szCs w:val="28"/>
        </w:rPr>
        <w:t>от 22.12.2021 №</w:t>
      </w:r>
      <w:r w:rsidR="008D1BFD" w:rsidRPr="008D1BFD">
        <w:rPr>
          <w:rFonts w:ascii="Liberation Serif" w:hAnsi="Liberation Serif"/>
          <w:sz w:val="28"/>
          <w:szCs w:val="28"/>
        </w:rPr>
        <w:t xml:space="preserve"> 45</w:t>
      </w:r>
      <w:r w:rsidR="00D95B56">
        <w:rPr>
          <w:rFonts w:ascii="Liberation Serif" w:hAnsi="Liberation Serif"/>
          <w:sz w:val="28"/>
          <w:szCs w:val="28"/>
        </w:rPr>
        <w:t xml:space="preserve">, </w:t>
      </w:r>
      <w:r w:rsidR="0057104D">
        <w:rPr>
          <w:rFonts w:ascii="Liberation Serif" w:hAnsi="Liberation Serif"/>
          <w:sz w:val="28"/>
          <w:szCs w:val="28"/>
        </w:rPr>
        <w:t xml:space="preserve">от </w:t>
      </w:r>
      <w:r w:rsidR="00D95B56" w:rsidRPr="00D95B56">
        <w:rPr>
          <w:rFonts w:ascii="Liberation Serif" w:hAnsi="Liberation Serif"/>
          <w:sz w:val="28"/>
          <w:szCs w:val="28"/>
        </w:rPr>
        <w:t>16.02.2022 № 58</w:t>
      </w:r>
      <w:r w:rsidR="00740727">
        <w:rPr>
          <w:rFonts w:ascii="Liberation Serif" w:hAnsi="Liberation Serif"/>
          <w:sz w:val="28"/>
          <w:szCs w:val="28"/>
        </w:rPr>
        <w:t>, от 20.04.2022 № 75</w:t>
      </w:r>
      <w:r w:rsidR="00AA273D">
        <w:rPr>
          <w:rFonts w:ascii="Liberation Serif" w:hAnsi="Liberation Serif"/>
          <w:sz w:val="28"/>
          <w:szCs w:val="28"/>
        </w:rPr>
        <w:t>, от 25.05.2022 № 93</w:t>
      </w:r>
      <w:r w:rsidR="00065268">
        <w:rPr>
          <w:rFonts w:ascii="Liberation Serif" w:hAnsi="Liberation Serif"/>
          <w:sz w:val="28"/>
          <w:szCs w:val="28"/>
        </w:rPr>
        <w:t>, от 22.06.2022 № 111</w:t>
      </w:r>
      <w:r w:rsidR="00B206A6">
        <w:rPr>
          <w:rFonts w:ascii="Liberation Serif" w:hAnsi="Liberation Serif"/>
          <w:sz w:val="28"/>
          <w:szCs w:val="28"/>
        </w:rPr>
        <w:t>, от 24.08.2022 № 137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9B7915">
        <w:rPr>
          <w:rFonts w:ascii="Liberation Serif" w:hAnsi="Liberation Serif" w:cs="Liberation Serif"/>
          <w:sz w:val="28"/>
          <w:szCs w:val="28"/>
        </w:rPr>
        <w:t xml:space="preserve"> изменения, </w:t>
      </w:r>
      <w:r w:rsidR="00E12022">
        <w:rPr>
          <w:rFonts w:ascii="Liberation Serif" w:hAnsi="Liberation Serif" w:cs="Liberation Serif"/>
          <w:sz w:val="28"/>
          <w:szCs w:val="28"/>
        </w:rPr>
        <w:t>увеличи</w:t>
      </w:r>
      <w:r w:rsidR="009B7915">
        <w:rPr>
          <w:rFonts w:ascii="Liberation Serif" w:hAnsi="Liberation Serif" w:cs="Liberation Serif"/>
          <w:sz w:val="28"/>
          <w:szCs w:val="28"/>
        </w:rPr>
        <w:t>в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территориальную зону </w:t>
      </w:r>
      <w:r w:rsidR="00065268">
        <w:rPr>
          <w:rFonts w:ascii="Liberation Serif" w:hAnsi="Liberation Serif" w:cs="Liberation Serif"/>
          <w:sz w:val="28"/>
          <w:szCs w:val="28"/>
        </w:rPr>
        <w:t>Ж</w:t>
      </w:r>
      <w:r w:rsidR="00065268" w:rsidRPr="00065268">
        <w:rPr>
          <w:rFonts w:ascii="Liberation Serif" w:hAnsi="Liberation Serif" w:cs="Liberation Serif"/>
          <w:sz w:val="28"/>
          <w:szCs w:val="28"/>
        </w:rPr>
        <w:t>-</w:t>
      </w:r>
      <w:r w:rsidR="00E12022">
        <w:rPr>
          <w:rFonts w:ascii="Liberation Serif" w:hAnsi="Liberation Serif" w:cs="Liberation Serif"/>
          <w:sz w:val="28"/>
          <w:szCs w:val="28"/>
        </w:rPr>
        <w:t>1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(</w:t>
      </w:r>
      <w:r w:rsidR="00E12022" w:rsidRPr="00E12022">
        <w:rPr>
          <w:rFonts w:ascii="Liberation Serif" w:hAnsi="Liberation Serif" w:cs="Liberation Serif"/>
          <w:sz w:val="28"/>
          <w:szCs w:val="28"/>
        </w:rPr>
        <w:t>Зона индивидуальной жилой застройки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) за счёт </w:t>
      </w:r>
      <w:r w:rsidR="00E12022">
        <w:rPr>
          <w:rFonts w:ascii="Liberation Serif" w:hAnsi="Liberation Serif" w:cs="Liberation Serif"/>
          <w:sz w:val="28"/>
          <w:szCs w:val="28"/>
        </w:rPr>
        <w:t>уменьшения</w:t>
      </w:r>
      <w:r w:rsidR="0057104D">
        <w:rPr>
          <w:rFonts w:ascii="Liberation Serif" w:hAnsi="Liberation Serif" w:cs="Liberation Serif"/>
          <w:sz w:val="28"/>
          <w:szCs w:val="28"/>
        </w:rPr>
        <w:t xml:space="preserve"> </w:t>
      </w:r>
      <w:r w:rsidR="00065268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 w:rsidR="00E12022" w:rsidRPr="00E12022">
        <w:rPr>
          <w:rFonts w:ascii="Liberation Serif" w:hAnsi="Liberation Serif" w:cs="Liberation Serif"/>
          <w:sz w:val="28"/>
          <w:szCs w:val="28"/>
        </w:rPr>
        <w:t xml:space="preserve">Р-3 (Зона рекреации) </w:t>
      </w:r>
      <w:r w:rsidR="00E12022">
        <w:rPr>
          <w:rFonts w:ascii="Liberation Serif" w:hAnsi="Liberation Serif" w:cs="Liberation Serif"/>
          <w:sz w:val="28"/>
          <w:szCs w:val="28"/>
        </w:rPr>
        <w:t xml:space="preserve">с южной стороны </w:t>
      </w:r>
      <w:r w:rsidR="00065268" w:rsidRPr="00065268">
        <w:rPr>
          <w:rFonts w:ascii="Liberation Serif" w:hAnsi="Liberation Serif" w:cs="Liberation Serif"/>
          <w:sz w:val="28"/>
          <w:szCs w:val="28"/>
        </w:rPr>
        <w:t>земельного участка</w:t>
      </w:r>
      <w:r w:rsidR="005D5DE3">
        <w:rPr>
          <w:rFonts w:ascii="Liberation Serif" w:hAnsi="Liberation Serif" w:cs="Liberation Serif"/>
          <w:sz w:val="28"/>
          <w:szCs w:val="28"/>
        </w:rPr>
        <w:t xml:space="preserve"> </w:t>
      </w:r>
      <w:r w:rsidR="008731D6" w:rsidRPr="008731D6">
        <w:rPr>
          <w:rFonts w:ascii="Liberation Serif" w:hAnsi="Liberation Serif" w:cs="Liberation Serif"/>
          <w:sz w:val="28"/>
          <w:szCs w:val="28"/>
        </w:rPr>
        <w:t xml:space="preserve">с кадастровым номером </w:t>
      </w:r>
      <w:r w:rsidR="00E12022" w:rsidRPr="00E12022">
        <w:rPr>
          <w:rFonts w:ascii="Liberation Serif" w:hAnsi="Liberation Serif" w:cs="Liberation Serif"/>
          <w:sz w:val="28"/>
          <w:szCs w:val="28"/>
        </w:rPr>
        <w:t>66:45:0100333:93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</w:t>
      </w:r>
      <w:r w:rsidR="00E12022" w:rsidRPr="00E12022">
        <w:rPr>
          <w:rFonts w:ascii="Liberation Serif" w:hAnsi="Liberation Serif" w:cs="Liberation Serif"/>
          <w:sz w:val="28"/>
          <w:szCs w:val="28"/>
        </w:rPr>
        <w:t>Российская Федерация, Свердловская область, муниципальное образование город</w:t>
      </w:r>
      <w:r w:rsidR="009B7915">
        <w:rPr>
          <w:rFonts w:ascii="Liberation Serif" w:hAnsi="Liberation Serif" w:cs="Liberation Serif"/>
          <w:sz w:val="28"/>
          <w:szCs w:val="28"/>
        </w:rPr>
        <w:t xml:space="preserve"> Каменск-Уральский, д. Кодинка, </w:t>
      </w:r>
      <w:r w:rsidR="00E12022" w:rsidRPr="00E12022">
        <w:rPr>
          <w:rFonts w:ascii="Liberation Serif" w:hAnsi="Liberation Serif" w:cs="Liberation Serif"/>
          <w:sz w:val="28"/>
          <w:szCs w:val="28"/>
        </w:rPr>
        <w:t>пер. Комарова, № 11а</w:t>
      </w:r>
      <w:r w:rsidR="00065268">
        <w:rPr>
          <w:rFonts w:ascii="Liberation Serif" w:hAnsi="Liberation Serif" w:cs="Liberation Serif"/>
          <w:sz w:val="28"/>
          <w:szCs w:val="28"/>
        </w:rPr>
        <w:t>,</w:t>
      </w:r>
      <w:r w:rsidR="009B7915">
        <w:rPr>
          <w:rFonts w:ascii="Liberation Serif" w:hAnsi="Liberation Serif" w:cs="Liberation Serif"/>
          <w:sz w:val="28"/>
          <w:szCs w:val="28"/>
        </w:rPr>
        <w:t xml:space="preserve"> согласно П</w:t>
      </w:r>
      <w:r w:rsidR="00065268" w:rsidRPr="00065268">
        <w:rPr>
          <w:rFonts w:ascii="Liberation Serif" w:hAnsi="Liberation Serif" w:cs="Liberation Serif"/>
          <w:sz w:val="28"/>
          <w:szCs w:val="28"/>
        </w:rPr>
        <w:t>рил</w:t>
      </w:r>
      <w:r w:rsidR="009B7915">
        <w:rPr>
          <w:rFonts w:ascii="Liberation Serif" w:hAnsi="Liberation Serif" w:cs="Liberation Serif"/>
          <w:sz w:val="28"/>
          <w:szCs w:val="28"/>
        </w:rPr>
        <w:t>ожению</w:t>
      </w:r>
      <w:r w:rsidR="00607523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ED077C" w:rsidRPr="00E01694" w:rsidRDefault="00AE6AAE" w:rsidP="00ED077C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ED077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ED077C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ED077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ED077C" w:rsidRPr="00E01694">
        <w:rPr>
          <w:rFonts w:ascii="Liberation Serif" w:hAnsi="Liberation Serif"/>
          <w:sz w:val="28"/>
          <w:szCs w:val="28"/>
        </w:rPr>
        <w:t>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57104D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285D07" w:rsidRDefault="00285D0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85D07" w:rsidRDefault="00285D0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5D5DE3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5D5DE3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5D5D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</w:r>
      <w:r w:rsidR="005D5DE3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5D5DE3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BE2" w:rsidRDefault="00FD3BE2" w:rsidP="00A57406">
      <w:r>
        <w:separator/>
      </w:r>
    </w:p>
  </w:endnote>
  <w:endnote w:type="continuationSeparator" w:id="1">
    <w:p w:rsidR="00FD3BE2" w:rsidRDefault="00FD3BE2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BE2" w:rsidRDefault="00FD3BE2" w:rsidP="00A57406">
      <w:r>
        <w:separator/>
      </w:r>
    </w:p>
  </w:footnote>
  <w:footnote w:type="continuationSeparator" w:id="1">
    <w:p w:rsidR="00FD3BE2" w:rsidRDefault="00FD3BE2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769568"/>
    </w:sdtPr>
    <w:sdtContent>
      <w:p w:rsidR="00F7455B" w:rsidRDefault="00956016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E257B4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65268"/>
    <w:rsid w:val="000A2B2B"/>
    <w:rsid w:val="000B653E"/>
    <w:rsid w:val="000E61A4"/>
    <w:rsid w:val="00133698"/>
    <w:rsid w:val="001420BB"/>
    <w:rsid w:val="00143C24"/>
    <w:rsid w:val="001620AE"/>
    <w:rsid w:val="00166CA7"/>
    <w:rsid w:val="00193E10"/>
    <w:rsid w:val="001C4F31"/>
    <w:rsid w:val="001D0FDA"/>
    <w:rsid w:val="001F08CD"/>
    <w:rsid w:val="00201C80"/>
    <w:rsid w:val="002031E3"/>
    <w:rsid w:val="0023226A"/>
    <w:rsid w:val="00240F4E"/>
    <w:rsid w:val="0024565A"/>
    <w:rsid w:val="00285D07"/>
    <w:rsid w:val="002B4DDA"/>
    <w:rsid w:val="002E0636"/>
    <w:rsid w:val="002E0BE8"/>
    <w:rsid w:val="002F07E6"/>
    <w:rsid w:val="002F0CFD"/>
    <w:rsid w:val="00301773"/>
    <w:rsid w:val="00306677"/>
    <w:rsid w:val="00311136"/>
    <w:rsid w:val="00324A45"/>
    <w:rsid w:val="0033345A"/>
    <w:rsid w:val="00352B7E"/>
    <w:rsid w:val="003563F0"/>
    <w:rsid w:val="0036642C"/>
    <w:rsid w:val="00374C89"/>
    <w:rsid w:val="003B27A3"/>
    <w:rsid w:val="003C60F7"/>
    <w:rsid w:val="003F6459"/>
    <w:rsid w:val="00413A98"/>
    <w:rsid w:val="00416DC2"/>
    <w:rsid w:val="00436CE9"/>
    <w:rsid w:val="00476FFC"/>
    <w:rsid w:val="00487143"/>
    <w:rsid w:val="004B0D4D"/>
    <w:rsid w:val="004B7F9E"/>
    <w:rsid w:val="004C3D72"/>
    <w:rsid w:val="004D5859"/>
    <w:rsid w:val="004F4246"/>
    <w:rsid w:val="00502FA8"/>
    <w:rsid w:val="00531BAD"/>
    <w:rsid w:val="00536788"/>
    <w:rsid w:val="00566020"/>
    <w:rsid w:val="0057104D"/>
    <w:rsid w:val="00573078"/>
    <w:rsid w:val="0059461D"/>
    <w:rsid w:val="00595B55"/>
    <w:rsid w:val="005B2F14"/>
    <w:rsid w:val="005D1A8D"/>
    <w:rsid w:val="005D5DE3"/>
    <w:rsid w:val="005E4B23"/>
    <w:rsid w:val="005F31D4"/>
    <w:rsid w:val="005F41F0"/>
    <w:rsid w:val="005F53DC"/>
    <w:rsid w:val="005F758B"/>
    <w:rsid w:val="00600B15"/>
    <w:rsid w:val="006058E3"/>
    <w:rsid w:val="00607523"/>
    <w:rsid w:val="00621093"/>
    <w:rsid w:val="006560FC"/>
    <w:rsid w:val="006B3647"/>
    <w:rsid w:val="006B62D9"/>
    <w:rsid w:val="006C6C5E"/>
    <w:rsid w:val="00702165"/>
    <w:rsid w:val="00717DD2"/>
    <w:rsid w:val="00720985"/>
    <w:rsid w:val="00727150"/>
    <w:rsid w:val="00740727"/>
    <w:rsid w:val="00742F79"/>
    <w:rsid w:val="00764F01"/>
    <w:rsid w:val="00774867"/>
    <w:rsid w:val="007772FE"/>
    <w:rsid w:val="007941EB"/>
    <w:rsid w:val="007B34C3"/>
    <w:rsid w:val="007D1441"/>
    <w:rsid w:val="007F1750"/>
    <w:rsid w:val="007F511E"/>
    <w:rsid w:val="00834BA6"/>
    <w:rsid w:val="00856EA4"/>
    <w:rsid w:val="00863125"/>
    <w:rsid w:val="00863F8C"/>
    <w:rsid w:val="008671D7"/>
    <w:rsid w:val="00871148"/>
    <w:rsid w:val="008731D6"/>
    <w:rsid w:val="0088150E"/>
    <w:rsid w:val="0088452B"/>
    <w:rsid w:val="00896CBC"/>
    <w:rsid w:val="008C0E41"/>
    <w:rsid w:val="008D1BFD"/>
    <w:rsid w:val="008F589F"/>
    <w:rsid w:val="00900351"/>
    <w:rsid w:val="00900A6B"/>
    <w:rsid w:val="00901A08"/>
    <w:rsid w:val="0093513A"/>
    <w:rsid w:val="0095418A"/>
    <w:rsid w:val="00956016"/>
    <w:rsid w:val="00956960"/>
    <w:rsid w:val="00975A1C"/>
    <w:rsid w:val="009812A1"/>
    <w:rsid w:val="00984419"/>
    <w:rsid w:val="009900E8"/>
    <w:rsid w:val="009B5A2D"/>
    <w:rsid w:val="009B7915"/>
    <w:rsid w:val="009F6E5A"/>
    <w:rsid w:val="00A1076A"/>
    <w:rsid w:val="00A24FA6"/>
    <w:rsid w:val="00A26589"/>
    <w:rsid w:val="00A34536"/>
    <w:rsid w:val="00A57406"/>
    <w:rsid w:val="00A82978"/>
    <w:rsid w:val="00AA273D"/>
    <w:rsid w:val="00AA3D62"/>
    <w:rsid w:val="00AB19D5"/>
    <w:rsid w:val="00AC19D4"/>
    <w:rsid w:val="00AC7745"/>
    <w:rsid w:val="00AE3118"/>
    <w:rsid w:val="00AE6AAE"/>
    <w:rsid w:val="00AF141D"/>
    <w:rsid w:val="00B206A6"/>
    <w:rsid w:val="00B443B6"/>
    <w:rsid w:val="00B466D0"/>
    <w:rsid w:val="00B467C3"/>
    <w:rsid w:val="00B471B0"/>
    <w:rsid w:val="00B504CD"/>
    <w:rsid w:val="00B95DBC"/>
    <w:rsid w:val="00BA7870"/>
    <w:rsid w:val="00BB3FBE"/>
    <w:rsid w:val="00BC77AC"/>
    <w:rsid w:val="00BD2AA7"/>
    <w:rsid w:val="00BD2FC5"/>
    <w:rsid w:val="00BE7756"/>
    <w:rsid w:val="00BF2B05"/>
    <w:rsid w:val="00BF6E52"/>
    <w:rsid w:val="00C029EF"/>
    <w:rsid w:val="00C03CE6"/>
    <w:rsid w:val="00C04FFB"/>
    <w:rsid w:val="00C55198"/>
    <w:rsid w:val="00C75EEA"/>
    <w:rsid w:val="00C8290F"/>
    <w:rsid w:val="00CA14D7"/>
    <w:rsid w:val="00CC2D68"/>
    <w:rsid w:val="00CD1FFD"/>
    <w:rsid w:val="00CF7251"/>
    <w:rsid w:val="00D025E1"/>
    <w:rsid w:val="00D2673C"/>
    <w:rsid w:val="00D307E7"/>
    <w:rsid w:val="00D46873"/>
    <w:rsid w:val="00D550FE"/>
    <w:rsid w:val="00D921D5"/>
    <w:rsid w:val="00D95B56"/>
    <w:rsid w:val="00DE4BE7"/>
    <w:rsid w:val="00DE724D"/>
    <w:rsid w:val="00E12022"/>
    <w:rsid w:val="00E257B4"/>
    <w:rsid w:val="00E6071A"/>
    <w:rsid w:val="00E60AFB"/>
    <w:rsid w:val="00E74F8B"/>
    <w:rsid w:val="00E92D84"/>
    <w:rsid w:val="00EA3314"/>
    <w:rsid w:val="00EB088A"/>
    <w:rsid w:val="00EC0C00"/>
    <w:rsid w:val="00ED077C"/>
    <w:rsid w:val="00EE0220"/>
    <w:rsid w:val="00EE4587"/>
    <w:rsid w:val="00EF2A0B"/>
    <w:rsid w:val="00F1022C"/>
    <w:rsid w:val="00F154DD"/>
    <w:rsid w:val="00F2693B"/>
    <w:rsid w:val="00F3381A"/>
    <w:rsid w:val="00F37D0B"/>
    <w:rsid w:val="00F72AA5"/>
    <w:rsid w:val="00F72D19"/>
    <w:rsid w:val="00F7455B"/>
    <w:rsid w:val="00F82380"/>
    <w:rsid w:val="00F97A50"/>
    <w:rsid w:val="00FA194B"/>
    <w:rsid w:val="00FA3C20"/>
    <w:rsid w:val="00FB2841"/>
    <w:rsid w:val="00FC3F8E"/>
    <w:rsid w:val="00FC3FA1"/>
    <w:rsid w:val="00FC4AD1"/>
    <w:rsid w:val="00FD3BE2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5D5D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A8E1-F7AD-44AA-89ED-A438F37D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17</cp:revision>
  <cp:lastPrinted>2022-05-17T05:55:00Z</cp:lastPrinted>
  <dcterms:created xsi:type="dcterms:W3CDTF">2022-08-15T10:12:00Z</dcterms:created>
  <dcterms:modified xsi:type="dcterms:W3CDTF">2022-09-29T07:08:00Z</dcterms:modified>
</cp:coreProperties>
</file>